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412E" w14:textId="77777777" w:rsidR="00FF5BC0" w:rsidRDefault="00FF5BC0" w:rsidP="00FF5BC0">
      <w:pPr>
        <w:pStyle w:val="Glava"/>
        <w:jc w:val="right"/>
        <w:rPr>
          <w:rFonts w:ascii="Source Sans Pro" w:hAnsi="Source Sans Pro" w:cs="Arial"/>
          <w:b/>
        </w:rPr>
      </w:pPr>
    </w:p>
    <w:p w14:paraId="62AA5C08" w14:textId="332384D2" w:rsidR="00FF5BC0" w:rsidRPr="00FF5BC0" w:rsidRDefault="00FF5BC0" w:rsidP="00FF5BC0">
      <w:pPr>
        <w:pStyle w:val="Glava"/>
        <w:jc w:val="right"/>
        <w:rPr>
          <w:rFonts w:ascii="Source Sans Pro" w:hAnsi="Source Sans Pro" w:cs="Arial"/>
          <w:b/>
        </w:rPr>
      </w:pPr>
      <w:r w:rsidRPr="00FF5BC0">
        <w:rPr>
          <w:rFonts w:ascii="Source Sans Pro" w:hAnsi="Source Sans Pro" w:cs="Arial"/>
          <w:b/>
        </w:rPr>
        <w:t>priloga 2 – Predračun</w:t>
      </w:r>
    </w:p>
    <w:p w14:paraId="3C99984A" w14:textId="77777777" w:rsidR="00FF5BC0" w:rsidRPr="00FF5BC0" w:rsidRDefault="00FF5BC0" w:rsidP="00FF5BC0">
      <w:pPr>
        <w:rPr>
          <w:rFonts w:ascii="Source Sans Pro" w:hAnsi="Source Sans Pro"/>
        </w:rPr>
      </w:pPr>
    </w:p>
    <w:p w14:paraId="2D2BD79C" w14:textId="77777777" w:rsidR="00FF5BC0" w:rsidRPr="00FF5BC0" w:rsidRDefault="00FF5BC0" w:rsidP="00FF5BC0">
      <w:pPr>
        <w:tabs>
          <w:tab w:val="left" w:pos="6396"/>
        </w:tabs>
        <w:rPr>
          <w:rFonts w:ascii="Source Sans Pro" w:hAnsi="Source Sans Pro" w:cs="Arial"/>
        </w:rPr>
      </w:pPr>
    </w:p>
    <w:p w14:paraId="05FB4A20" w14:textId="77777777" w:rsidR="00FF5BC0" w:rsidRPr="00FF5BC0" w:rsidRDefault="00FF5BC0" w:rsidP="00FF5BC0">
      <w:pPr>
        <w:tabs>
          <w:tab w:val="left" w:pos="6396"/>
        </w:tabs>
        <w:rPr>
          <w:rFonts w:ascii="Source Sans Pro" w:hAnsi="Source Sans Pro" w:cs="Arial"/>
        </w:rPr>
      </w:pPr>
    </w:p>
    <w:p w14:paraId="145767EC" w14:textId="77777777" w:rsidR="00FF5BC0" w:rsidRDefault="00FF5BC0" w:rsidP="00FF5BC0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  <w:r w:rsidRPr="00FF5BC0">
        <w:rPr>
          <w:rFonts w:ascii="Source Sans Pro" w:hAnsi="Source Sans Pro"/>
          <w:b/>
          <w:bCs/>
        </w:rPr>
        <w:t>PREDRAČUN</w:t>
      </w:r>
    </w:p>
    <w:p w14:paraId="18A254CA" w14:textId="77777777" w:rsidR="00935217" w:rsidRPr="00FF5BC0" w:rsidRDefault="00935217" w:rsidP="00FF5BC0">
      <w:pPr>
        <w:tabs>
          <w:tab w:val="left" w:pos="6510"/>
        </w:tabs>
        <w:jc w:val="center"/>
        <w:rPr>
          <w:rFonts w:ascii="Source Sans Pro" w:hAnsi="Source Sans Pro"/>
          <w:b/>
          <w:bCs/>
        </w:rPr>
      </w:pPr>
    </w:p>
    <w:p w14:paraId="783A8858" w14:textId="4444AAAD" w:rsidR="00FF5BC0" w:rsidRPr="00FF5BC0" w:rsidRDefault="00FF5BC0" w:rsidP="00FF5BC0">
      <w:pPr>
        <w:jc w:val="center"/>
        <w:rPr>
          <w:rFonts w:ascii="Source Sans Pro" w:hAnsi="Source Sans Pro"/>
          <w:b/>
          <w:bCs/>
          <w:color w:val="000000"/>
        </w:rPr>
      </w:pPr>
      <w:r w:rsidRPr="00FF5BC0">
        <w:rPr>
          <w:rFonts w:ascii="Source Sans Pro" w:hAnsi="Source Sans Pro"/>
          <w:b/>
          <w:iCs/>
        </w:rPr>
        <w:t xml:space="preserve">  </w:t>
      </w:r>
      <w:r w:rsidRPr="00FF5BC0">
        <w:rPr>
          <w:rFonts w:ascii="Source Sans Pro" w:hAnsi="Source Sans Pro" w:cs="Tahoma"/>
          <w:b/>
        </w:rPr>
        <w:t xml:space="preserve">DOBAVA </w:t>
      </w:r>
      <w:r w:rsidR="00935217">
        <w:rPr>
          <w:rFonts w:ascii="Source Sans Pro" w:hAnsi="Source Sans Pro" w:cs="Tahoma"/>
          <w:b/>
        </w:rPr>
        <w:t>DVEH</w:t>
      </w:r>
      <w:r w:rsidRPr="00FF5BC0">
        <w:rPr>
          <w:rFonts w:ascii="Source Sans Pro" w:hAnsi="Source Sans Pro" w:cs="Tahoma"/>
          <w:b/>
        </w:rPr>
        <w:t xml:space="preserve"> ELEKTRIČNIH VOZIL ZA PREVOZ BLAGA IN POTNIKOV V JAVNEM POTNIŠKEM PROMETU</w:t>
      </w:r>
    </w:p>
    <w:p w14:paraId="788DA056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6C4CF38F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5F289994" w14:textId="77777777" w:rsidR="00FF5BC0" w:rsidRPr="00FF5BC0" w:rsidRDefault="00FF5BC0" w:rsidP="00FF5BC0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33989A82" w14:textId="77D163F5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PONUDBENA CENA:</w:t>
      </w:r>
    </w:p>
    <w:p w14:paraId="006C3B9B" w14:textId="77777777" w:rsidR="00FF5BC0" w:rsidRPr="00FF5BC0" w:rsidRDefault="00FF5BC0" w:rsidP="00FF5BC0">
      <w:pPr>
        <w:tabs>
          <w:tab w:val="left" w:pos="6510"/>
        </w:tabs>
        <w:jc w:val="both"/>
        <w:rPr>
          <w:rFonts w:ascii="Source Sans Pro" w:hAnsi="Source Sans Pro" w:cs="Calibri"/>
        </w:rPr>
      </w:pPr>
    </w:p>
    <w:tbl>
      <w:tblPr>
        <w:tblW w:w="958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6"/>
        <w:gridCol w:w="2858"/>
      </w:tblGrid>
      <w:tr w:rsidR="00FF5BC0" w:rsidRPr="00FF5BC0" w14:paraId="17893F56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5CA2" w14:textId="75A74BDE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Ponudbena cena brez DDV</w:t>
            </w:r>
          </w:p>
          <w:p w14:paraId="0DE99CF4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7035F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  <w:tr w:rsidR="00FF5BC0" w:rsidRPr="00FF5BC0" w14:paraId="079B73BD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8855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/>
                <w:b/>
                <w:bCs/>
                <w:color w:val="000000"/>
              </w:rPr>
            </w:pPr>
            <w:r w:rsidRPr="00FF5BC0">
              <w:rPr>
                <w:rFonts w:ascii="Source Sans Pro" w:hAnsi="Source Sans Pro"/>
                <w:b/>
                <w:bCs/>
                <w:color w:val="000000"/>
              </w:rPr>
              <w:t>22% DDV</w:t>
            </w:r>
          </w:p>
          <w:p w14:paraId="112DE04D" w14:textId="2E16777D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9F06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  <w:tr w:rsidR="00FF5BC0" w:rsidRPr="00FF5BC0" w14:paraId="7AF8895F" w14:textId="77777777" w:rsidTr="005C7369">
        <w:trPr>
          <w:trHeight w:val="533"/>
        </w:trPr>
        <w:tc>
          <w:tcPr>
            <w:tcW w:w="67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2DE" w14:textId="2EF2C95B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/>
                <w:b/>
                <w:bCs/>
                <w:color w:val="000000"/>
              </w:rPr>
            </w:pPr>
            <w:r w:rsidRPr="00FF5BC0">
              <w:rPr>
                <w:rFonts w:ascii="Source Sans Pro" w:hAnsi="Source Sans Pro"/>
                <w:b/>
                <w:bCs/>
                <w:color w:val="000000"/>
              </w:rPr>
              <w:t>SKUPAJ Z DDV</w:t>
            </w:r>
          </w:p>
          <w:p w14:paraId="1847BB1B" w14:textId="77777777" w:rsidR="00FF5BC0" w:rsidRPr="00FF5BC0" w:rsidRDefault="00FF5BC0" w:rsidP="00FF5BC0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</w:p>
        </w:tc>
        <w:tc>
          <w:tcPr>
            <w:tcW w:w="2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C96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jc w:val="right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t>EUR</w:t>
            </w:r>
          </w:p>
        </w:tc>
      </w:tr>
    </w:tbl>
    <w:p w14:paraId="2BBB059D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40D31481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7CC662BD" w14:textId="77777777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VELJAVNOST PONUDBE</w:t>
      </w:r>
    </w:p>
    <w:p w14:paraId="61C6F09B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28096591" w14:textId="0156A647" w:rsidR="00FF5BC0" w:rsidRPr="00FF5BC0" w:rsidRDefault="00FF5BC0" w:rsidP="00FF5BC0">
      <w:pPr>
        <w:tabs>
          <w:tab w:val="left" w:pos="6510"/>
        </w:tabs>
        <w:ind w:left="360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Veljavnost ponudbe je _________</w:t>
      </w:r>
      <w:r w:rsidR="00DB49C8">
        <w:rPr>
          <w:rFonts w:ascii="Source Sans Pro" w:hAnsi="Source Sans Pro" w:cs="Calibri"/>
        </w:rPr>
        <w:t>_____</w:t>
      </w:r>
      <w:r w:rsidRPr="00FF5BC0">
        <w:rPr>
          <w:rFonts w:ascii="Source Sans Pro" w:hAnsi="Source Sans Pro" w:cs="Calibri"/>
        </w:rPr>
        <w:t xml:space="preserve"> koledarskih dni (minimalno 1</w:t>
      </w:r>
      <w:r w:rsidR="00980F35">
        <w:rPr>
          <w:rFonts w:ascii="Source Sans Pro" w:hAnsi="Source Sans Pro" w:cs="Calibri"/>
        </w:rPr>
        <w:t>5</w:t>
      </w:r>
      <w:r w:rsidRPr="00FF5BC0">
        <w:rPr>
          <w:rFonts w:ascii="Source Sans Pro" w:hAnsi="Source Sans Pro" w:cs="Calibri"/>
        </w:rPr>
        <w:t>0 dni) šteto od dneva, ko poteče rok za oddajo ponudb.</w:t>
      </w:r>
    </w:p>
    <w:p w14:paraId="0B8A3DCD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517197F2" w14:textId="7394776E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 xml:space="preserve">ROK DOBAVE </w:t>
      </w:r>
      <w:r w:rsidR="00935217">
        <w:rPr>
          <w:rFonts w:ascii="Source Sans Pro" w:hAnsi="Source Sans Pro" w:cs="Calibri"/>
        </w:rPr>
        <w:t>DVEH</w:t>
      </w:r>
      <w:r w:rsidR="005C7369">
        <w:rPr>
          <w:rFonts w:ascii="Source Sans Pro" w:hAnsi="Source Sans Pro" w:cs="Calibri"/>
        </w:rPr>
        <w:t xml:space="preserve"> </w:t>
      </w:r>
      <w:r w:rsidRPr="00FF5BC0">
        <w:rPr>
          <w:rFonts w:ascii="Source Sans Pro" w:hAnsi="Source Sans Pro" w:cs="Calibri"/>
        </w:rPr>
        <w:t>VOZIL:</w:t>
      </w:r>
    </w:p>
    <w:p w14:paraId="0DDEFAC8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3E47724B" w14:textId="4796AACF" w:rsidR="00FF5BC0" w:rsidRPr="00FF5BC0" w:rsidRDefault="00FF5BC0" w:rsidP="00FF5BC0">
      <w:pPr>
        <w:tabs>
          <w:tab w:val="left" w:pos="6510"/>
        </w:tabs>
        <w:ind w:left="360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 xml:space="preserve">Rok dobave </w:t>
      </w:r>
      <w:r w:rsidR="00935217">
        <w:rPr>
          <w:rFonts w:ascii="Source Sans Pro" w:hAnsi="Source Sans Pro" w:cs="Calibri"/>
        </w:rPr>
        <w:t>dveh (2)</w:t>
      </w:r>
      <w:r w:rsidRPr="00FF5BC0">
        <w:rPr>
          <w:rFonts w:ascii="Source Sans Pro" w:hAnsi="Source Sans Pro" w:cs="Calibri"/>
        </w:rPr>
        <w:t xml:space="preserve"> vozil znaša: ______</w:t>
      </w:r>
      <w:r w:rsidR="00B633C6">
        <w:rPr>
          <w:rFonts w:ascii="Source Sans Pro" w:hAnsi="Source Sans Pro" w:cs="Calibri"/>
        </w:rPr>
        <w:t>____</w:t>
      </w:r>
      <w:r w:rsidRPr="00FF5BC0">
        <w:rPr>
          <w:rFonts w:ascii="Source Sans Pro" w:hAnsi="Source Sans Pro" w:cs="Calibri"/>
        </w:rPr>
        <w:t xml:space="preserve"> (največ </w:t>
      </w:r>
      <w:r w:rsidR="00DB49C8">
        <w:rPr>
          <w:rFonts w:ascii="Source Sans Pro" w:hAnsi="Source Sans Pro" w:cs="Calibri"/>
        </w:rPr>
        <w:t>1</w:t>
      </w:r>
      <w:r w:rsidR="00980F35">
        <w:rPr>
          <w:rFonts w:ascii="Source Sans Pro" w:hAnsi="Source Sans Pro" w:cs="Calibri"/>
        </w:rPr>
        <w:t>2</w:t>
      </w:r>
      <w:r w:rsidR="00DB49C8">
        <w:rPr>
          <w:rFonts w:ascii="Source Sans Pro" w:hAnsi="Source Sans Pro" w:cs="Calibri"/>
        </w:rPr>
        <w:t>0</w:t>
      </w:r>
      <w:r w:rsidRPr="00FF5BC0">
        <w:rPr>
          <w:rFonts w:ascii="Source Sans Pro" w:hAnsi="Source Sans Pro" w:cs="Calibri"/>
        </w:rPr>
        <w:t>) koledarskih dni od dneva sklenitve pogodbe.</w:t>
      </w:r>
    </w:p>
    <w:p w14:paraId="39FE54D8" w14:textId="77777777" w:rsidR="00FF5BC0" w:rsidRPr="00FF5BC0" w:rsidRDefault="00FF5BC0" w:rsidP="00DB49C8">
      <w:pPr>
        <w:tabs>
          <w:tab w:val="left" w:pos="6510"/>
        </w:tabs>
        <w:rPr>
          <w:rFonts w:ascii="Source Sans Pro" w:hAnsi="Source Sans Pro" w:cs="Calibri"/>
        </w:rPr>
      </w:pPr>
    </w:p>
    <w:p w14:paraId="6D09C23A" w14:textId="77777777" w:rsidR="00FF5BC0" w:rsidRPr="00FF5BC0" w:rsidRDefault="00FF5BC0" w:rsidP="00FF5BC0">
      <w:pPr>
        <w:numPr>
          <w:ilvl w:val="0"/>
          <w:numId w:val="1"/>
        </w:numPr>
        <w:tabs>
          <w:tab w:val="left" w:pos="6510"/>
        </w:tabs>
        <w:jc w:val="both"/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GARANCIJSKA DOBA</w:t>
      </w:r>
    </w:p>
    <w:p w14:paraId="2A6D0A28" w14:textId="77777777" w:rsidR="00FF5BC0" w:rsidRPr="00FF5BC0" w:rsidRDefault="00FF5BC0" w:rsidP="00DB49C8">
      <w:pPr>
        <w:tabs>
          <w:tab w:val="left" w:pos="6510"/>
        </w:tabs>
        <w:jc w:val="both"/>
        <w:rPr>
          <w:rFonts w:ascii="Source Sans Pro" w:hAnsi="Source Sans Pro" w:cs="Calibri"/>
        </w:rPr>
      </w:pPr>
    </w:p>
    <w:p w14:paraId="342B6757" w14:textId="77777777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Za vozilo nudimo:</w:t>
      </w:r>
    </w:p>
    <w:p w14:paraId="00284109" w14:textId="6131228B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________________________________________________________________________________</w:t>
      </w:r>
    </w:p>
    <w:p w14:paraId="2353B43D" w14:textId="77777777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Za baterije  nudimo:</w:t>
      </w:r>
    </w:p>
    <w:p w14:paraId="5D3643F4" w14:textId="6A3678A5" w:rsidR="00FF5BC0" w:rsidRP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  <w:r w:rsidRPr="00FF5BC0">
        <w:rPr>
          <w:rFonts w:ascii="Source Sans Pro" w:hAnsi="Source Sans Pro" w:cs="Calibri"/>
        </w:rPr>
        <w:t>________________________________________________________________________________</w:t>
      </w:r>
    </w:p>
    <w:p w14:paraId="05D9CDEC" w14:textId="77777777" w:rsidR="00FF5BC0" w:rsidRDefault="00FF5BC0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7D1BB112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328D9E6B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5E73C683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27934C5B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6352F6C4" w14:textId="77777777" w:rsidR="00DB49C8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p w14:paraId="7D94A649" w14:textId="77777777" w:rsidR="00DB49C8" w:rsidRPr="00FF5BC0" w:rsidRDefault="00DB49C8" w:rsidP="00FF5BC0">
      <w:pPr>
        <w:tabs>
          <w:tab w:val="left" w:pos="6510"/>
        </w:tabs>
        <w:rPr>
          <w:rFonts w:ascii="Source Sans Pro" w:hAnsi="Source Sans Pro" w:cs="Calibri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12"/>
      </w:tblGrid>
      <w:tr w:rsidR="00FF5BC0" w:rsidRPr="00FF5BC0" w14:paraId="7512EF4C" w14:textId="77777777" w:rsidTr="00B43927">
        <w:trPr>
          <w:trHeight w:val="609"/>
        </w:trPr>
        <w:tc>
          <w:tcPr>
            <w:tcW w:w="9606" w:type="dxa"/>
            <w:gridSpan w:val="2"/>
            <w:shd w:val="clear" w:color="auto" w:fill="D6E3BC"/>
            <w:vAlign w:val="center"/>
          </w:tcPr>
          <w:p w14:paraId="0FBD87E4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  <w:b/>
              </w:rPr>
            </w:pPr>
            <w:r w:rsidRPr="00FF5BC0">
              <w:rPr>
                <w:rFonts w:ascii="Source Sans Pro" w:hAnsi="Source Sans Pro" w:cs="Calibri"/>
                <w:b/>
              </w:rPr>
              <w:lastRenderedPageBreak/>
              <w:br w:type="page"/>
              <w:t xml:space="preserve">OSNOVNI PODATKI O PONUJENEM VOZILU: </w:t>
            </w:r>
          </w:p>
        </w:tc>
      </w:tr>
      <w:tr w:rsidR="00FF5BC0" w:rsidRPr="00FF5BC0" w14:paraId="190B2D08" w14:textId="77777777" w:rsidTr="00B43927">
        <w:trPr>
          <w:trHeight w:val="397"/>
        </w:trPr>
        <w:tc>
          <w:tcPr>
            <w:tcW w:w="3794" w:type="dxa"/>
            <w:vAlign w:val="center"/>
          </w:tcPr>
          <w:p w14:paraId="72731CA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  <w:p w14:paraId="451F688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  <w:r w:rsidRPr="00FF5BC0">
              <w:rPr>
                <w:rFonts w:ascii="Source Sans Pro" w:hAnsi="Source Sans Pro" w:cs="Calibri"/>
              </w:rPr>
              <w:t>Proizvajalec  in tip vozila:</w:t>
            </w:r>
          </w:p>
          <w:p w14:paraId="60F98A2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  <w:tc>
          <w:tcPr>
            <w:tcW w:w="5812" w:type="dxa"/>
            <w:vAlign w:val="center"/>
          </w:tcPr>
          <w:p w14:paraId="60362A8C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</w:tr>
      <w:tr w:rsidR="00FF5BC0" w:rsidRPr="00FF5BC0" w14:paraId="59050EA7" w14:textId="77777777" w:rsidTr="00B43927">
        <w:trPr>
          <w:trHeight w:val="397"/>
        </w:trPr>
        <w:tc>
          <w:tcPr>
            <w:tcW w:w="3794" w:type="dxa"/>
            <w:vAlign w:val="center"/>
          </w:tcPr>
          <w:p w14:paraId="5CCB3C29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  <w:p w14:paraId="7BCFC9D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  <w:r w:rsidRPr="00FF5BC0">
              <w:rPr>
                <w:rFonts w:ascii="Source Sans Pro" w:hAnsi="Source Sans Pro" w:cs="Calibri"/>
              </w:rPr>
              <w:t>Cena vozila  z DDV v EUR:</w:t>
            </w:r>
          </w:p>
          <w:p w14:paraId="6D7EE185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  <w:tc>
          <w:tcPr>
            <w:tcW w:w="5812" w:type="dxa"/>
            <w:vAlign w:val="center"/>
          </w:tcPr>
          <w:p w14:paraId="379E8FF2" w14:textId="77777777" w:rsidR="00FF5BC0" w:rsidRPr="00FF5BC0" w:rsidRDefault="00FF5BC0" w:rsidP="00B43927">
            <w:pPr>
              <w:tabs>
                <w:tab w:val="left" w:pos="6510"/>
              </w:tabs>
              <w:ind w:left="360"/>
              <w:rPr>
                <w:rFonts w:ascii="Source Sans Pro" w:hAnsi="Source Sans Pro" w:cs="Calibri"/>
              </w:rPr>
            </w:pPr>
          </w:p>
        </w:tc>
      </w:tr>
    </w:tbl>
    <w:p w14:paraId="071791B2" w14:textId="77777777" w:rsidR="00FF5BC0" w:rsidRPr="00FF5BC0" w:rsidRDefault="00FF5BC0" w:rsidP="00DB49C8">
      <w:pPr>
        <w:rPr>
          <w:rFonts w:ascii="Source Sans Pro" w:hAnsi="Source Sans Pro" w:cs="Arial"/>
        </w:rPr>
      </w:pPr>
    </w:p>
    <w:p w14:paraId="2E3D14EF" w14:textId="77777777" w:rsidR="00FF5BC0" w:rsidRPr="00FF5BC0" w:rsidRDefault="00FF5BC0" w:rsidP="00FF5BC0">
      <w:pPr>
        <w:rPr>
          <w:rFonts w:ascii="Source Sans Pro" w:hAnsi="Source Sans Pro"/>
        </w:rPr>
      </w:pPr>
    </w:p>
    <w:p w14:paraId="7858E24C" w14:textId="77777777" w:rsidR="00FF5BC0" w:rsidRPr="00FF5BC0" w:rsidRDefault="00FF5BC0" w:rsidP="00FF5BC0">
      <w:pPr>
        <w:rPr>
          <w:rFonts w:ascii="Source Sans Pro" w:hAnsi="Source Sans Pro"/>
        </w:rPr>
      </w:pPr>
    </w:p>
    <w:p w14:paraId="04EE76C6" w14:textId="77777777" w:rsidR="00FF5BC0" w:rsidRPr="00FF5BC0" w:rsidRDefault="00FF5BC0" w:rsidP="00FF5BC0">
      <w:pPr>
        <w:jc w:val="both"/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FF5BC0" w:rsidRPr="00FF5BC0" w14:paraId="0F0B5093" w14:textId="77777777" w:rsidTr="00B43927">
        <w:tc>
          <w:tcPr>
            <w:tcW w:w="2689" w:type="dxa"/>
          </w:tcPr>
          <w:p w14:paraId="4B4F3277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84FE356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6BD1277E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1E4F107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6FF74E1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133C5B0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5A33C4A2" w14:textId="7777777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FF5BC0" w:rsidRPr="00FF5BC0" w14:paraId="61843EED" w14:textId="77777777" w:rsidTr="00B43927">
        <w:tc>
          <w:tcPr>
            <w:tcW w:w="2689" w:type="dxa"/>
          </w:tcPr>
          <w:p w14:paraId="401EC316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EF8DB" w14:textId="77777777" w:rsidR="00FF5BC0" w:rsidRPr="00FF5BC0" w:rsidRDefault="00FF5BC0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600DEFE7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1B964FC" w14:textId="1CBD7FD8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1063D8E3" w14:textId="7777777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FF5BC0" w:rsidRPr="00FF5BC0" w14:paraId="351AA5AC" w14:textId="77777777" w:rsidTr="00B43927">
        <w:tc>
          <w:tcPr>
            <w:tcW w:w="2689" w:type="dxa"/>
          </w:tcPr>
          <w:p w14:paraId="296EE85C" w14:textId="77777777" w:rsidR="00FF5BC0" w:rsidRPr="00FF5BC0" w:rsidRDefault="00FF5BC0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4D83B" w14:textId="77777777" w:rsidR="00FF5BC0" w:rsidRPr="00FF5BC0" w:rsidRDefault="00FF5BC0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66781BDC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8D1AB41" w14:textId="63209F67" w:rsidR="00FF5BC0" w:rsidRPr="00FF5BC0" w:rsidRDefault="00FF5BC0" w:rsidP="0049512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0EA39869" w14:textId="77777777" w:rsidR="00FF5BC0" w:rsidRPr="00FF5BC0" w:rsidRDefault="00FF5BC0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FF5BC0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A5293CB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</w:p>
    <w:p w14:paraId="2CFCCA8F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</w:p>
    <w:p w14:paraId="78F3946E" w14:textId="77777777" w:rsidR="00FF5BC0" w:rsidRPr="00FF5BC0" w:rsidRDefault="00FF5BC0" w:rsidP="00FF5BC0">
      <w:pPr>
        <w:spacing w:before="120" w:after="120"/>
        <w:jc w:val="both"/>
        <w:rPr>
          <w:rFonts w:ascii="Source Sans Pro" w:hAnsi="Source Sans Pro" w:cs="Arial"/>
        </w:rPr>
      </w:pPr>
      <w:r w:rsidRPr="00FF5BC0">
        <w:rPr>
          <w:rFonts w:ascii="Source Sans Pro" w:hAnsi="Source Sans Pro" w:cs="Arial"/>
        </w:rPr>
        <w:t>Ponudnik v sistemu e-JN naloži obrazec 2 – predračun v razdelek »Predračun«</w:t>
      </w:r>
    </w:p>
    <w:p w14:paraId="339240EA" w14:textId="77777777" w:rsidR="00FF5BC0" w:rsidRPr="00FF5BC0" w:rsidRDefault="00FF5BC0" w:rsidP="00FF5BC0">
      <w:pPr>
        <w:jc w:val="both"/>
        <w:rPr>
          <w:rFonts w:ascii="Source Sans Pro" w:hAnsi="Source Sans Pro" w:cs="Arial"/>
        </w:rPr>
      </w:pPr>
    </w:p>
    <w:p w14:paraId="0CD11BB7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4D20F2A1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0408D858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26050E1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240BA853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E4530CC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F6DE83C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67335D0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6CE45BAE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0F9E0A5D" w14:textId="77777777" w:rsidR="00FF5BC0" w:rsidRPr="00FF5BC0" w:rsidRDefault="00FF5BC0" w:rsidP="00FF5BC0">
      <w:pPr>
        <w:rPr>
          <w:rFonts w:ascii="Source Sans Pro" w:hAnsi="Source Sans Pro" w:cs="Arial"/>
        </w:rPr>
      </w:pPr>
    </w:p>
    <w:p w14:paraId="3D0057D8" w14:textId="77777777" w:rsidR="00FF5BC0" w:rsidRPr="00DB49C8" w:rsidRDefault="00FF5BC0" w:rsidP="00DB49C8">
      <w:pPr>
        <w:rPr>
          <w:rFonts w:ascii="Source Sans Pro" w:hAnsi="Source Sans Pro" w:cs="Arial"/>
        </w:rPr>
      </w:pPr>
    </w:p>
    <w:p w14:paraId="4B925E69" w14:textId="42667B01" w:rsidR="00F2377F" w:rsidRPr="00FF5BC0" w:rsidRDefault="00F2377F" w:rsidP="00FF5BC0">
      <w:pPr>
        <w:rPr>
          <w:rFonts w:ascii="Source Sans Pro" w:hAnsi="Source Sans Pro"/>
        </w:rPr>
      </w:pPr>
    </w:p>
    <w:sectPr w:rsidR="00F2377F" w:rsidRPr="00FF5BC0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923D" w14:textId="77777777" w:rsidR="00100885" w:rsidRDefault="00100885" w:rsidP="00A05ABC">
      <w:r>
        <w:separator/>
      </w:r>
    </w:p>
  </w:endnote>
  <w:endnote w:type="continuationSeparator" w:id="0">
    <w:p w14:paraId="75BB83A5" w14:textId="77777777" w:rsidR="00100885" w:rsidRDefault="00100885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22F3" w14:textId="77777777" w:rsidR="00100885" w:rsidRDefault="00100885" w:rsidP="00A05ABC">
      <w:r>
        <w:separator/>
      </w:r>
    </w:p>
  </w:footnote>
  <w:footnote w:type="continuationSeparator" w:id="0">
    <w:p w14:paraId="794249E5" w14:textId="77777777" w:rsidR="00100885" w:rsidRDefault="00100885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4055"/>
    <w:rsid w:val="00100885"/>
    <w:rsid w:val="001B54FE"/>
    <w:rsid w:val="00246338"/>
    <w:rsid w:val="00296D03"/>
    <w:rsid w:val="002C0EF7"/>
    <w:rsid w:val="002C7B64"/>
    <w:rsid w:val="003236B1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5124"/>
    <w:rsid w:val="00496365"/>
    <w:rsid w:val="004A44B3"/>
    <w:rsid w:val="004E4C05"/>
    <w:rsid w:val="00521774"/>
    <w:rsid w:val="00524004"/>
    <w:rsid w:val="00546255"/>
    <w:rsid w:val="005711FE"/>
    <w:rsid w:val="00585B90"/>
    <w:rsid w:val="005C7369"/>
    <w:rsid w:val="005D3D90"/>
    <w:rsid w:val="005D4006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803CFB"/>
    <w:rsid w:val="00845E55"/>
    <w:rsid w:val="00864A4E"/>
    <w:rsid w:val="008A018F"/>
    <w:rsid w:val="008B70C8"/>
    <w:rsid w:val="008E4CF4"/>
    <w:rsid w:val="008F2D26"/>
    <w:rsid w:val="00911156"/>
    <w:rsid w:val="00914DB0"/>
    <w:rsid w:val="00935217"/>
    <w:rsid w:val="00935CCB"/>
    <w:rsid w:val="00980F35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515E"/>
    <w:rsid w:val="00B62431"/>
    <w:rsid w:val="00B633C6"/>
    <w:rsid w:val="00B82349"/>
    <w:rsid w:val="00C12D8F"/>
    <w:rsid w:val="00C135F5"/>
    <w:rsid w:val="00C30DD5"/>
    <w:rsid w:val="00C5713F"/>
    <w:rsid w:val="00CB3C88"/>
    <w:rsid w:val="00CC2C15"/>
    <w:rsid w:val="00CE4F61"/>
    <w:rsid w:val="00CF23BA"/>
    <w:rsid w:val="00D03FB2"/>
    <w:rsid w:val="00D108B8"/>
    <w:rsid w:val="00D97672"/>
    <w:rsid w:val="00DB49C8"/>
    <w:rsid w:val="00DC167A"/>
    <w:rsid w:val="00DD135C"/>
    <w:rsid w:val="00E03789"/>
    <w:rsid w:val="00E142ED"/>
    <w:rsid w:val="00E32DA6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19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6</cp:revision>
  <cp:lastPrinted>2023-06-14T06:45:00Z</cp:lastPrinted>
  <dcterms:created xsi:type="dcterms:W3CDTF">2023-07-17T05:22:00Z</dcterms:created>
  <dcterms:modified xsi:type="dcterms:W3CDTF">2026-07-22T13:08:00Z</dcterms:modified>
</cp:coreProperties>
</file>